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3F" w:rsidRPr="0014002A" w:rsidRDefault="004D7D3F" w:rsidP="002644F2">
      <w:pPr>
        <w:autoSpaceDE w:val="0"/>
        <w:autoSpaceDN w:val="0"/>
        <w:adjustRightInd w:val="0"/>
        <w:ind w:left="8222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14002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4D7D3F" w:rsidRDefault="004D7D3F" w:rsidP="002F6A51">
      <w:pPr>
        <w:ind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 xml:space="preserve">             к решению Собрания депутатов</w:t>
      </w:r>
    </w:p>
    <w:p w:rsidR="004D7D3F" w:rsidRDefault="004D7D3F" w:rsidP="002F6A51">
      <w:pPr>
        <w:ind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 xml:space="preserve">      Савоськинского сельского поселения</w:t>
      </w:r>
    </w:p>
    <w:p w:rsidR="004D7D3F" w:rsidRDefault="004D7D3F" w:rsidP="002F6A51">
      <w:pPr>
        <w:rPr>
          <w:color w:val="000000"/>
          <w:sz w:val="30"/>
        </w:rPr>
      </w:pPr>
      <w:r>
        <w:rPr>
          <w:color w:val="000000"/>
          <w:sz w:val="30"/>
        </w:rPr>
        <w:t xml:space="preserve">                                                                                                           «О бюджете Савоськинского сельского поселения </w:t>
      </w:r>
    </w:p>
    <w:p w:rsidR="004D7D3F" w:rsidRDefault="004D7D3F" w:rsidP="009B79AC">
      <w:pPr>
        <w:rPr>
          <w:color w:val="000000"/>
          <w:sz w:val="30"/>
        </w:rPr>
      </w:pPr>
      <w:r>
        <w:rPr>
          <w:color w:val="000000"/>
          <w:sz w:val="30"/>
        </w:rPr>
        <w:t xml:space="preserve">                                                                                                                                Зимовниковского района  на 2018 год</w:t>
      </w:r>
    </w:p>
    <w:p w:rsidR="004D7D3F" w:rsidRDefault="004D7D3F" w:rsidP="002F6A51">
      <w:pPr>
        <w:ind w:left="9072"/>
        <w:jc w:val="center"/>
        <w:rPr>
          <w:sz w:val="28"/>
          <w:szCs w:val="28"/>
        </w:rPr>
      </w:pPr>
      <w:r>
        <w:rPr>
          <w:color w:val="000000"/>
          <w:sz w:val="30"/>
        </w:rPr>
        <w:t>и на плановый период 2019 и 2020 годов»</w:t>
      </w:r>
    </w:p>
    <w:p w:rsidR="004D7D3F" w:rsidRDefault="004D7D3F" w:rsidP="002644F2">
      <w:pPr>
        <w:autoSpaceDE w:val="0"/>
        <w:autoSpaceDN w:val="0"/>
        <w:adjustRightInd w:val="0"/>
        <w:ind w:left="8222"/>
        <w:jc w:val="center"/>
        <w:rPr>
          <w:b/>
          <w:bCs/>
          <w:sz w:val="28"/>
          <w:szCs w:val="28"/>
        </w:rPr>
      </w:pPr>
    </w:p>
    <w:p w:rsidR="004D7D3F" w:rsidRDefault="004D7D3F" w:rsidP="002644F2">
      <w:pPr>
        <w:ind w:left="8222"/>
        <w:jc w:val="both"/>
      </w:pPr>
    </w:p>
    <w:p w:rsidR="004D7D3F" w:rsidRDefault="004D7D3F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t>местного</w:t>
      </w:r>
      <w:r w:rsidRPr="001F30A2">
        <w:rPr>
          <w:b/>
          <w:bCs/>
          <w:sz w:val="28"/>
          <w:szCs w:val="28"/>
        </w:rPr>
        <w:t xml:space="preserve"> бюджета </w:t>
      </w:r>
    </w:p>
    <w:p w:rsidR="004D7D3F" w:rsidRDefault="004D7D3F" w:rsidP="002644F2">
      <w:pPr>
        <w:spacing w:after="120"/>
        <w:jc w:val="center"/>
        <w:rPr>
          <w:b/>
          <w:color w:val="000000"/>
          <w:sz w:val="30"/>
        </w:rPr>
      </w:pPr>
      <w:r>
        <w:rPr>
          <w:b/>
          <w:color w:val="000000"/>
          <w:sz w:val="30"/>
        </w:rPr>
        <w:t>на 2018 год и на плановый период 2019 и 2020 годов</w:t>
      </w:r>
    </w:p>
    <w:p w:rsidR="004D7D3F" w:rsidRPr="001F30A2" w:rsidRDefault="004D7D3F" w:rsidP="002644F2">
      <w:pPr>
        <w:spacing w:after="120"/>
        <w:jc w:val="right"/>
        <w:rPr>
          <w:sz w:val="28"/>
          <w:szCs w:val="28"/>
        </w:rPr>
      </w:pPr>
      <w:r w:rsidRPr="001F30A2">
        <w:rPr>
          <w:sz w:val="28"/>
          <w:szCs w:val="28"/>
        </w:rPr>
        <w:t xml:space="preserve"> 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60"/>
        <w:gridCol w:w="6239"/>
        <w:gridCol w:w="2121"/>
        <w:gridCol w:w="1843"/>
        <w:gridCol w:w="1843"/>
      </w:tblGrid>
      <w:tr w:rsidR="004D7D3F" w:rsidRPr="00B7773D" w:rsidTr="002644F2">
        <w:trPr>
          <w:trHeight w:val="170"/>
        </w:trPr>
        <w:tc>
          <w:tcPr>
            <w:tcW w:w="1065" w:type="pct"/>
            <w:tcBorders>
              <w:bottom w:val="single" w:sz="4" w:space="0" w:color="auto"/>
            </w:tcBorders>
            <w:vAlign w:val="center"/>
          </w:tcPr>
          <w:p w:rsidR="004D7D3F" w:rsidRPr="00482F09" w:rsidRDefault="004D7D3F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482F09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tcBorders>
              <w:bottom w:val="single" w:sz="4" w:space="0" w:color="auto"/>
            </w:tcBorders>
            <w:vAlign w:val="center"/>
          </w:tcPr>
          <w:p w:rsidR="004D7D3F" w:rsidRPr="00482F09" w:rsidRDefault="004D7D3F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482F0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noWrap/>
            <w:vAlign w:val="center"/>
          </w:tcPr>
          <w:p w:rsidR="004D7D3F" w:rsidRPr="00482F09" w:rsidRDefault="004D7D3F" w:rsidP="009C1081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1F30A2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1F30A2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4D7D3F" w:rsidRDefault="004D7D3F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D7D3F" w:rsidRPr="00482F09" w:rsidRDefault="004D7D3F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1F30A2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1F30A2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4D7D3F" w:rsidRDefault="004D7D3F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D7D3F" w:rsidRPr="00482F09" w:rsidRDefault="004D7D3F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Pr="001F30A2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1F30A2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4D7D3F" w:rsidRPr="00B7773D" w:rsidRDefault="004D7D3F" w:rsidP="00C431CA">
      <w:pPr>
        <w:spacing w:line="14" w:lineRule="auto"/>
        <w:rPr>
          <w:sz w:val="28"/>
          <w:szCs w:val="28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35"/>
        <w:gridCol w:w="5978"/>
        <w:gridCol w:w="282"/>
        <w:gridCol w:w="1687"/>
        <w:gridCol w:w="426"/>
        <w:gridCol w:w="1858"/>
        <w:gridCol w:w="61"/>
        <w:gridCol w:w="1779"/>
      </w:tblGrid>
      <w:tr w:rsidR="004D7D3F" w:rsidRPr="00B7773D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7D3F" w:rsidRPr="00B7773D" w:rsidRDefault="004D7D3F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7D3F" w:rsidRPr="00B7773D" w:rsidRDefault="004D7D3F" w:rsidP="009C1081">
            <w:pPr>
              <w:spacing w:line="204" w:lineRule="auto"/>
              <w:ind w:right="-341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D7D3F" w:rsidRPr="00B7773D" w:rsidRDefault="004D7D3F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3</w:t>
            </w: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7D3F" w:rsidRPr="00B7773D" w:rsidRDefault="004D7D3F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7D3F" w:rsidRPr="00B7773D" w:rsidRDefault="004D7D3F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16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01 00 00 00 00 0000 000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D7D3F" w:rsidRPr="00B7773D" w:rsidRDefault="004D7D3F" w:rsidP="002644F2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+459,9</w:t>
            </w:r>
          </w:p>
        </w:tc>
        <w:tc>
          <w:tcPr>
            <w:tcW w:w="766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D7D3F" w:rsidRDefault="004D7D3F" w:rsidP="00D3396A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581" w:type="pct"/>
            <w:tcBorders>
              <w:top w:val="single" w:sz="2" w:space="0" w:color="auto"/>
              <w:left w:val="nil"/>
              <w:bottom w:val="nil"/>
              <w:right w:val="nil"/>
            </w:tcBorders>
            <w:noWrap/>
          </w:tcPr>
          <w:p w:rsidR="004D7D3F" w:rsidRPr="00B7773D" w:rsidRDefault="004D7D3F" w:rsidP="00AA3319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CE593D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-459,9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FD4B62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Default="004D7D3F" w:rsidP="00FD4B62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684D91" w:rsidRDefault="004D7D3F" w:rsidP="00756C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4939,6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Pr="00937EB9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4214,4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684D91" w:rsidRDefault="004D7D3F" w:rsidP="00756C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4939,6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Pr="00937EB9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4214,4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684D91" w:rsidRDefault="004D7D3F" w:rsidP="00756C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4939,6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Pr="00937EB9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4214,4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>
              <w:rPr>
                <w:sz w:val="28"/>
                <w:szCs w:val="28"/>
              </w:rPr>
              <w:t>10</w:t>
            </w:r>
            <w:r w:rsidRPr="00B7773D">
              <w:rPr>
                <w:sz w:val="28"/>
                <w:szCs w:val="28"/>
              </w:rPr>
              <w:t xml:space="preserve">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денежных средств бюджето</w:t>
            </w:r>
            <w:r>
              <w:rPr>
                <w:sz w:val="28"/>
                <w:szCs w:val="28"/>
              </w:rPr>
              <w:t>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684D91" w:rsidRDefault="004D7D3F" w:rsidP="00756C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4939,6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Pr="00937EB9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4214,4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684D91" w:rsidRDefault="004D7D3F" w:rsidP="00756C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5399,5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Pr="00937EB9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4214,4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684D91" w:rsidRDefault="004D7D3F" w:rsidP="00756C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5399,5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Pr="00937EB9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4214,4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684D91" w:rsidRDefault="004D7D3F" w:rsidP="00756C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5399,5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Pr="00937EB9" w:rsidRDefault="004D7D3F" w:rsidP="00756CD4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4214,4</w:t>
            </w:r>
          </w:p>
        </w:tc>
      </w:tr>
      <w:tr w:rsidR="004D7D3F" w:rsidRPr="00B7773D" w:rsidTr="00684D9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>
              <w:rPr>
                <w:sz w:val="28"/>
                <w:szCs w:val="28"/>
              </w:rPr>
              <w:t>10</w:t>
            </w:r>
            <w:r w:rsidRPr="00B7773D">
              <w:rPr>
                <w:sz w:val="28"/>
                <w:szCs w:val="28"/>
              </w:rPr>
              <w:t xml:space="preserve">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</w:tcPr>
          <w:p w:rsidR="004D7D3F" w:rsidRPr="00B7773D" w:rsidRDefault="004D7D3F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денежных средств бюджето</w:t>
            </w:r>
            <w:r>
              <w:rPr>
                <w:sz w:val="28"/>
                <w:szCs w:val="28"/>
              </w:rPr>
              <w:t>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D3F" w:rsidRPr="00684D91" w:rsidRDefault="004D7D3F" w:rsidP="007044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5399,5</w:t>
            </w:r>
          </w:p>
        </w:tc>
        <w:tc>
          <w:tcPr>
            <w:tcW w:w="7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7D3F" w:rsidRDefault="004D7D3F" w:rsidP="00FD4B62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4403,7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D7D3F" w:rsidRPr="00937EB9" w:rsidRDefault="004D7D3F" w:rsidP="00FD4B62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4214,4</w:t>
            </w:r>
          </w:p>
        </w:tc>
      </w:tr>
    </w:tbl>
    <w:p w:rsidR="004D7D3F" w:rsidRDefault="004D7D3F" w:rsidP="00C053A5">
      <w:pPr>
        <w:jc w:val="both"/>
      </w:pPr>
    </w:p>
    <w:p w:rsidR="004D7D3F" w:rsidRDefault="004D7D3F" w:rsidP="00C053A5">
      <w:pPr>
        <w:jc w:val="both"/>
      </w:pPr>
    </w:p>
    <w:p w:rsidR="004D7D3F" w:rsidRDefault="004D7D3F" w:rsidP="003E2769"/>
    <w:tbl>
      <w:tblPr>
        <w:tblW w:w="15137" w:type="dxa"/>
        <w:tblInd w:w="-252" w:type="dxa"/>
        <w:tblLook w:val="01E0"/>
      </w:tblPr>
      <w:tblGrid>
        <w:gridCol w:w="15137"/>
      </w:tblGrid>
      <w:tr w:rsidR="004D7D3F" w:rsidRPr="00234BDF" w:rsidTr="00A35FD6">
        <w:trPr>
          <w:trHeight w:val="658"/>
        </w:trPr>
        <w:tc>
          <w:tcPr>
            <w:tcW w:w="15137" w:type="dxa"/>
          </w:tcPr>
          <w:p w:rsidR="004D7D3F" w:rsidRPr="00234BDF" w:rsidRDefault="004D7D3F" w:rsidP="003E2769">
            <w:pPr>
              <w:ind w:lef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</w:t>
            </w:r>
            <w:r w:rsidRPr="003E2769">
              <w:rPr>
                <w:sz w:val="28"/>
                <w:szCs w:val="28"/>
              </w:rPr>
              <w:t xml:space="preserve"> – </w:t>
            </w:r>
            <w:r w:rsidRPr="003E276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глава Савоськинского сельского поселения                                                                                 А.В.Сакмаров</w:t>
            </w:r>
            <w:r w:rsidRPr="003E2769">
              <w:rPr>
                <w:sz w:val="28"/>
                <w:szCs w:val="28"/>
              </w:rPr>
              <w:t xml:space="preserve"> </w:t>
            </w:r>
          </w:p>
        </w:tc>
      </w:tr>
      <w:tr w:rsidR="004D7D3F" w:rsidRPr="00234BDF" w:rsidTr="00A35FD6">
        <w:trPr>
          <w:trHeight w:val="321"/>
        </w:trPr>
        <w:tc>
          <w:tcPr>
            <w:tcW w:w="15137" w:type="dxa"/>
          </w:tcPr>
          <w:p w:rsidR="004D7D3F" w:rsidRPr="003E2769" w:rsidRDefault="004D7D3F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4D7D3F" w:rsidRPr="00234BDF" w:rsidTr="00A35FD6">
        <w:trPr>
          <w:trHeight w:val="336"/>
        </w:trPr>
        <w:tc>
          <w:tcPr>
            <w:tcW w:w="15137" w:type="dxa"/>
          </w:tcPr>
          <w:p w:rsidR="004D7D3F" w:rsidRPr="003E2769" w:rsidRDefault="004D7D3F" w:rsidP="003E2769">
            <w:pPr>
              <w:ind w:left="110"/>
              <w:rPr>
                <w:sz w:val="28"/>
                <w:szCs w:val="28"/>
              </w:rPr>
            </w:pPr>
          </w:p>
        </w:tc>
      </w:tr>
    </w:tbl>
    <w:p w:rsidR="004D7D3F" w:rsidRPr="0014002A" w:rsidRDefault="004D7D3F" w:rsidP="00C053A5">
      <w:pPr>
        <w:jc w:val="both"/>
      </w:pPr>
    </w:p>
    <w:sectPr w:rsidR="004D7D3F" w:rsidRPr="0014002A" w:rsidSect="002644F2">
      <w:headerReference w:type="default" r:id="rId7"/>
      <w:footerReference w:type="even" r:id="rId8"/>
      <w:foot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D3F" w:rsidRDefault="004D7D3F">
      <w:r>
        <w:separator/>
      </w:r>
    </w:p>
  </w:endnote>
  <w:endnote w:type="continuationSeparator" w:id="0">
    <w:p w:rsidR="004D7D3F" w:rsidRDefault="004D7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D3F" w:rsidRDefault="004D7D3F" w:rsidP="00FB31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7D3F" w:rsidRDefault="004D7D3F" w:rsidP="006D20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D3F" w:rsidRDefault="004D7D3F" w:rsidP="00FB31A1">
    <w:pPr>
      <w:pStyle w:val="Footer"/>
      <w:framePr w:wrap="around" w:vAnchor="text" w:hAnchor="margin" w:xAlign="right" w:y="1"/>
      <w:rPr>
        <w:rStyle w:val="PageNumber"/>
      </w:rPr>
    </w:pPr>
  </w:p>
  <w:p w:rsidR="004D7D3F" w:rsidRDefault="004D7D3F" w:rsidP="00C374E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D3F" w:rsidRDefault="004D7D3F">
      <w:r>
        <w:separator/>
      </w:r>
    </w:p>
  </w:footnote>
  <w:footnote w:type="continuationSeparator" w:id="0">
    <w:p w:rsidR="004D7D3F" w:rsidRDefault="004D7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D3F" w:rsidRDefault="004D7D3F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4D7D3F" w:rsidRDefault="004D7D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432C2"/>
    <w:rsid w:val="00053EAE"/>
    <w:rsid w:val="00065CA6"/>
    <w:rsid w:val="00070A79"/>
    <w:rsid w:val="000732D5"/>
    <w:rsid w:val="00077ECE"/>
    <w:rsid w:val="0009283E"/>
    <w:rsid w:val="00093A6C"/>
    <w:rsid w:val="000945DE"/>
    <w:rsid w:val="000966CF"/>
    <w:rsid w:val="000A7FDB"/>
    <w:rsid w:val="000B7DF9"/>
    <w:rsid w:val="000C0F63"/>
    <w:rsid w:val="000C42CF"/>
    <w:rsid w:val="000D18B5"/>
    <w:rsid w:val="000D2B61"/>
    <w:rsid w:val="000E325F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1A9A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E31E1"/>
    <w:rsid w:val="001F18C5"/>
    <w:rsid w:val="001F18D1"/>
    <w:rsid w:val="001F30A2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4BDF"/>
    <w:rsid w:val="00235A25"/>
    <w:rsid w:val="00235C3D"/>
    <w:rsid w:val="00235F14"/>
    <w:rsid w:val="002409CD"/>
    <w:rsid w:val="00242B4A"/>
    <w:rsid w:val="0025517A"/>
    <w:rsid w:val="002644F2"/>
    <w:rsid w:val="00265997"/>
    <w:rsid w:val="002733C0"/>
    <w:rsid w:val="002909A7"/>
    <w:rsid w:val="002A4C50"/>
    <w:rsid w:val="002A6A94"/>
    <w:rsid w:val="002E4ADE"/>
    <w:rsid w:val="002F30D2"/>
    <w:rsid w:val="002F50F0"/>
    <w:rsid w:val="002F6A51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3B82"/>
    <w:rsid w:val="00336C66"/>
    <w:rsid w:val="00343C19"/>
    <w:rsid w:val="00350366"/>
    <w:rsid w:val="0036677E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45D"/>
    <w:rsid w:val="003A7EE8"/>
    <w:rsid w:val="003B333F"/>
    <w:rsid w:val="003D25F2"/>
    <w:rsid w:val="003D3190"/>
    <w:rsid w:val="003D49C0"/>
    <w:rsid w:val="003D7A71"/>
    <w:rsid w:val="003E2769"/>
    <w:rsid w:val="003E420D"/>
    <w:rsid w:val="003E4A28"/>
    <w:rsid w:val="00406A16"/>
    <w:rsid w:val="0041037F"/>
    <w:rsid w:val="00410DC8"/>
    <w:rsid w:val="0041211F"/>
    <w:rsid w:val="00420123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D3F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844BA"/>
    <w:rsid w:val="00590095"/>
    <w:rsid w:val="00591DEC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84D91"/>
    <w:rsid w:val="0069688A"/>
    <w:rsid w:val="006A3A20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3BA5"/>
    <w:rsid w:val="00735966"/>
    <w:rsid w:val="0074612D"/>
    <w:rsid w:val="00746AD4"/>
    <w:rsid w:val="00753218"/>
    <w:rsid w:val="00756CD4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4322"/>
    <w:rsid w:val="007F60F2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5135"/>
    <w:rsid w:val="0091065C"/>
    <w:rsid w:val="009175ED"/>
    <w:rsid w:val="00922F28"/>
    <w:rsid w:val="00930558"/>
    <w:rsid w:val="009339C1"/>
    <w:rsid w:val="00934F87"/>
    <w:rsid w:val="00937EB9"/>
    <w:rsid w:val="00942F61"/>
    <w:rsid w:val="009435BA"/>
    <w:rsid w:val="009437FE"/>
    <w:rsid w:val="00944B12"/>
    <w:rsid w:val="00947D70"/>
    <w:rsid w:val="00947D74"/>
    <w:rsid w:val="0095086C"/>
    <w:rsid w:val="0095552B"/>
    <w:rsid w:val="00961553"/>
    <w:rsid w:val="0096280A"/>
    <w:rsid w:val="009706D1"/>
    <w:rsid w:val="00970826"/>
    <w:rsid w:val="00974C6C"/>
    <w:rsid w:val="00985017"/>
    <w:rsid w:val="00991836"/>
    <w:rsid w:val="00991C07"/>
    <w:rsid w:val="009A11A1"/>
    <w:rsid w:val="009A6DE5"/>
    <w:rsid w:val="009B0188"/>
    <w:rsid w:val="009B39DC"/>
    <w:rsid w:val="009B3A31"/>
    <w:rsid w:val="009B4109"/>
    <w:rsid w:val="009B79AC"/>
    <w:rsid w:val="009C1081"/>
    <w:rsid w:val="009C3810"/>
    <w:rsid w:val="009C5D73"/>
    <w:rsid w:val="009C67F7"/>
    <w:rsid w:val="009D0708"/>
    <w:rsid w:val="009D687C"/>
    <w:rsid w:val="009E1618"/>
    <w:rsid w:val="009F3C4D"/>
    <w:rsid w:val="009F72B9"/>
    <w:rsid w:val="00A00EF4"/>
    <w:rsid w:val="00A03C20"/>
    <w:rsid w:val="00A05CC0"/>
    <w:rsid w:val="00A06321"/>
    <w:rsid w:val="00A125F1"/>
    <w:rsid w:val="00A15E87"/>
    <w:rsid w:val="00A21F49"/>
    <w:rsid w:val="00A2447B"/>
    <w:rsid w:val="00A27CD8"/>
    <w:rsid w:val="00A301EA"/>
    <w:rsid w:val="00A34D10"/>
    <w:rsid w:val="00A35FD6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02F8"/>
    <w:rsid w:val="00A913A6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3DC8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773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3692"/>
    <w:rsid w:val="00CB4A17"/>
    <w:rsid w:val="00CC4961"/>
    <w:rsid w:val="00CD7CD8"/>
    <w:rsid w:val="00CE0E3D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164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D1881"/>
    <w:rsid w:val="00DD6371"/>
    <w:rsid w:val="00DD74D9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A228C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4BA7"/>
    <w:rsid w:val="00F34E7E"/>
    <w:rsid w:val="00F43652"/>
    <w:rsid w:val="00F46CFB"/>
    <w:rsid w:val="00F56B9D"/>
    <w:rsid w:val="00F66F73"/>
    <w:rsid w:val="00F71AF7"/>
    <w:rsid w:val="00F71C5A"/>
    <w:rsid w:val="00F84C8F"/>
    <w:rsid w:val="00F878A9"/>
    <w:rsid w:val="00FA5B6D"/>
    <w:rsid w:val="00FB20F3"/>
    <w:rsid w:val="00FB31A1"/>
    <w:rsid w:val="00FC08BA"/>
    <w:rsid w:val="00FC2778"/>
    <w:rsid w:val="00FC2E91"/>
    <w:rsid w:val="00FC4465"/>
    <w:rsid w:val="00FD09FC"/>
    <w:rsid w:val="00FD38CC"/>
    <w:rsid w:val="00FD4B62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6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TableGrid">
    <w:name w:val="Table Grid"/>
    <w:basedOn w:val="TableNormal"/>
    <w:uiPriority w:val="99"/>
    <w:rsid w:val="00A54B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72F2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03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997"/>
    <w:rPr>
      <w:rFonts w:cs="Times New Roman"/>
      <w:sz w:val="2"/>
    </w:rPr>
  </w:style>
  <w:style w:type="paragraph" w:customStyle="1" w:styleId="ConsPlusTitle">
    <w:name w:val="ConsPlusTitle"/>
    <w:uiPriority w:val="99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B027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BB027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418E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65997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45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6599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D206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599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D2064"/>
    <w:rPr>
      <w:rFonts w:cs="Times New Roman"/>
    </w:rPr>
  </w:style>
  <w:style w:type="paragraph" w:styleId="ListParagraph">
    <w:name w:val="List Paragraph"/>
    <w:basedOn w:val="Normal"/>
    <w:uiPriority w:val="99"/>
    <w:qFormat/>
    <w:rsid w:val="007753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374ED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482F09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83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2</Pages>
  <Words>282</Words>
  <Characters>1612</Characters>
  <Application>Microsoft Office Outlook</Application>
  <DocSecurity>0</DocSecurity>
  <Lines>0</Lines>
  <Paragraphs>0</Paragraphs>
  <ScaleCrop>false</ScaleCrop>
  <Company>Министерство финансов Ростовской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subject/>
  <dc:creator>Бойко</dc:creator>
  <cp:keywords/>
  <dc:description/>
  <cp:lastModifiedBy>User</cp:lastModifiedBy>
  <cp:revision>33</cp:revision>
  <cp:lastPrinted>2017-10-12T08:39:00Z</cp:lastPrinted>
  <dcterms:created xsi:type="dcterms:W3CDTF">2017-10-02T14:36:00Z</dcterms:created>
  <dcterms:modified xsi:type="dcterms:W3CDTF">2017-11-21T10:40:00Z</dcterms:modified>
</cp:coreProperties>
</file>